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29110" w14:textId="77777777" w:rsidR="00764273" w:rsidRPr="00F90A4C" w:rsidRDefault="00764273" w:rsidP="00764273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Review Test</w:t>
      </w:r>
    </w:p>
    <w:p w14:paraId="3F93D07B" w14:textId="77777777" w:rsidR="00764273" w:rsidRPr="00F90A4C" w:rsidRDefault="00764273" w:rsidP="00764273">
      <w:pPr>
        <w:spacing w:after="0"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4B1C4F8" w14:textId="77777777" w:rsidR="00764273" w:rsidRPr="00F90A4C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Complete the puzz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>le with words from units 5-8</w:t>
      </w:r>
      <w:r w:rsidRPr="00F90A4C">
        <w:rPr>
          <w:rFonts w:ascii="Cambria" w:eastAsia="Times New Roman" w:hAnsi="Cambria" w:cs="Times New Roman"/>
          <w:sz w:val="24"/>
          <w:szCs w:val="24"/>
        </w:rPr>
        <w:t>.</w:t>
      </w:r>
    </w:p>
    <w:p w14:paraId="52DE201B" w14:textId="77777777" w:rsidR="00764273" w:rsidRPr="00F90A4C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E8286A0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Times"/>
          <w:sz w:val="24"/>
          <w:szCs w:val="24"/>
          <w:lang w:eastAsia="ja-JP"/>
        </w:rPr>
      </w:pPr>
      <w:r w:rsidRPr="00F90A4C">
        <w:rPr>
          <w:rFonts w:ascii="Cambria" w:eastAsiaTheme="minorEastAsia" w:hAnsi="Cambria" w:cs="Times"/>
          <w:noProof/>
          <w:sz w:val="24"/>
          <w:szCs w:val="24"/>
        </w:rPr>
        <w:drawing>
          <wp:inline distT="0" distB="0" distL="0" distR="0" wp14:anchorId="5E5024B8" wp14:editId="439D7D50">
            <wp:extent cx="3904615" cy="3904615"/>
            <wp:effectExtent l="0" t="0" r="6985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615" cy="390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3614B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Across</w:t>
      </w:r>
    </w:p>
    <w:p w14:paraId="45686ACA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an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Egyptian king</w:t>
      </w:r>
    </w:p>
    <w:p w14:paraId="51D59A7A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7.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substance that contaminates water, land, or air</w:t>
      </w:r>
    </w:p>
    <w:p w14:paraId="0A942506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8.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very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thirsty</w:t>
      </w:r>
    </w:p>
    <w:p w14:paraId="705CFD77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10.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an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agreement among a group to perform an illegal action</w:t>
      </w:r>
    </w:p>
    <w:p w14:paraId="3A74B777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Down</w:t>
      </w:r>
    </w:p>
    <w:p w14:paraId="2AAF262D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1.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the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leader of a group that performs illegal or wrong acts</w:t>
      </w:r>
    </w:p>
    <w:p w14:paraId="1C584CF0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2.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difference or set of differences</w:t>
      </w:r>
    </w:p>
    <w:p w14:paraId="028C5CB2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3.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biased opinion of someone or something</w:t>
      </w:r>
    </w:p>
    <w:p w14:paraId="5DCCD368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4.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excite; to begin to grow or increase</w:t>
      </w:r>
    </w:p>
    <w:p w14:paraId="15D72636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5.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gas in the earth’s atmosphere</w:t>
      </w:r>
    </w:p>
    <w:p w14:paraId="79E19F89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6.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to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explode, like a volcano</w:t>
      </w:r>
    </w:p>
    <w:p w14:paraId="5FB23444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9.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stiff garment designed to make the waist smaller</w:t>
      </w:r>
    </w:p>
    <w:p w14:paraId="528C0B50" w14:textId="77777777" w:rsidR="00F90A4C" w:rsidRPr="00F90A4C" w:rsidRDefault="00F90A4C" w:rsidP="00F90A4C">
      <w:pPr>
        <w:widowControl w:val="0"/>
        <w:autoSpaceDE w:val="0"/>
        <w:autoSpaceDN w:val="0"/>
        <w:adjustRightInd w:val="0"/>
        <w:spacing w:after="0" w:line="240" w:lineRule="auto"/>
        <w:rPr>
          <w:rFonts w:ascii="Cambria" w:eastAsiaTheme="minorEastAsia" w:hAnsi="Cambria" w:cs="Courier"/>
          <w:sz w:val="24"/>
          <w:szCs w:val="24"/>
          <w:lang w:eastAsia="ja-JP"/>
        </w:rPr>
      </w:pPr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11. </w:t>
      </w:r>
      <w:proofErr w:type="gramStart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>a</w:t>
      </w:r>
      <w:proofErr w:type="gramEnd"/>
      <w:r w:rsidRPr="00F90A4C">
        <w:rPr>
          <w:rFonts w:ascii="Cambria" w:eastAsiaTheme="minorEastAsia" w:hAnsi="Cambria" w:cs="Courier"/>
          <w:sz w:val="24"/>
          <w:szCs w:val="24"/>
          <w:lang w:eastAsia="ja-JP"/>
        </w:rPr>
        <w:t xml:space="preserve"> plan to achieve a goal</w:t>
      </w:r>
    </w:p>
    <w:p w14:paraId="619AEA81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F234D07" w14:textId="77777777" w:rsidR="00764273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Answers</w:t>
      </w:r>
    </w:p>
    <w:p w14:paraId="584ECA2D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Across</w:t>
      </w:r>
    </w:p>
    <w:p w14:paraId="61AF08DF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lastRenderedPageBreak/>
        <w:t xml:space="preserve">3.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pharaoh</w:t>
      </w:r>
      <w:proofErr w:type="gramEnd"/>
    </w:p>
    <w:p w14:paraId="12F43BC4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7.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pollutant</w:t>
      </w:r>
      <w:proofErr w:type="gramEnd"/>
    </w:p>
    <w:p w14:paraId="3EA57F22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8.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parched</w:t>
      </w:r>
      <w:proofErr w:type="gramEnd"/>
    </w:p>
    <w:p w14:paraId="6E0B0647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10.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conspiracy</w:t>
      </w:r>
      <w:proofErr w:type="gramEnd"/>
    </w:p>
    <w:p w14:paraId="37FCC436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</w:p>
    <w:p w14:paraId="77000D2D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Down</w:t>
      </w:r>
    </w:p>
    <w:p w14:paraId="58067514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1.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ringleader</w:t>
      </w:r>
      <w:proofErr w:type="gramEnd"/>
    </w:p>
    <w:p w14:paraId="0AC65251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2.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contrast</w:t>
      </w:r>
      <w:proofErr w:type="gramEnd"/>
    </w:p>
    <w:p w14:paraId="75509CED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3.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prejudice</w:t>
      </w:r>
      <w:proofErr w:type="gramEnd"/>
    </w:p>
    <w:p w14:paraId="30A13672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4.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arouse</w:t>
      </w:r>
      <w:proofErr w:type="gramEnd"/>
    </w:p>
    <w:p w14:paraId="33B2811E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5.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ozone</w:t>
      </w:r>
      <w:proofErr w:type="gramEnd"/>
    </w:p>
    <w:p w14:paraId="62101D3C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6.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erupt</w:t>
      </w:r>
      <w:proofErr w:type="gramEnd"/>
    </w:p>
    <w:p w14:paraId="1F3E6FA0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9.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corset</w:t>
      </w:r>
      <w:proofErr w:type="gramEnd"/>
    </w:p>
    <w:p w14:paraId="394D0506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color w:val="FF0000"/>
          <w:sz w:val="24"/>
          <w:szCs w:val="24"/>
        </w:rPr>
      </w:pP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 xml:space="preserve">11. </w:t>
      </w:r>
      <w:proofErr w:type="gramStart"/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strategy</w:t>
      </w:r>
      <w:proofErr w:type="gramEnd"/>
    </w:p>
    <w:p w14:paraId="5AC67DFC" w14:textId="77777777" w:rsidR="00F90A4C" w:rsidRPr="00F90A4C" w:rsidRDefault="00F90A4C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BDC1F57" w14:textId="77777777" w:rsidR="00764273" w:rsidRPr="00F90A4C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Complete the sentences with the correct words.</w:t>
      </w:r>
    </w:p>
    <w:p w14:paraId="16AB0A93" w14:textId="77777777" w:rsidR="00764273" w:rsidRPr="00F90A4C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3AC16532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1. Elizabeth's team easily won their first game and advanced to the second round of the state high school basketball ___________.</w:t>
      </w:r>
    </w:p>
    <w:p w14:paraId="2854070F" w14:textId="2B35A550" w:rsidR="00F90A4C" w:rsidRPr="00F90A4C" w:rsidRDefault="00A46B07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a.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proofErr w:type="gramStart"/>
      <w:r w:rsidR="00F90A4C" w:rsidRPr="00F90A4C">
        <w:rPr>
          <w:rFonts w:ascii="Cambria" w:eastAsia="Times New Roman" w:hAnsi="Cambria" w:cs="Times New Roman"/>
          <w:color w:val="FF0000"/>
          <w:sz w:val="24"/>
          <w:szCs w:val="24"/>
        </w:rPr>
        <w:t>tournament</w:t>
      </w:r>
      <w:proofErr w:type="gramEnd"/>
      <w:r w:rsidR="00F90A4C" w:rsidRPr="00F90A4C">
        <w:rPr>
          <w:rFonts w:ascii="Cambria" w:eastAsia="Times New Roman" w:hAnsi="Cambria" w:cs="Times New Roman"/>
          <w:sz w:val="24"/>
          <w:szCs w:val="24"/>
        </w:rPr>
        <w:t xml:space="preserve"> b. game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c. field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d. match</w:t>
      </w:r>
    </w:p>
    <w:p w14:paraId="3A9F8066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40D9A81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2. Many people do not believe that humans _________ from a simple life form.</w:t>
      </w:r>
    </w:p>
    <w:p w14:paraId="68ED0B58" w14:textId="3538FBEA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 xml:space="preserve">a. </w:t>
      </w:r>
      <w:proofErr w:type="gramStart"/>
      <w:r w:rsidRPr="00F90A4C">
        <w:rPr>
          <w:rFonts w:ascii="Cambria" w:eastAsia="Times New Roman" w:hAnsi="Cambria" w:cs="Times New Roman"/>
          <w:sz w:val="24"/>
          <w:szCs w:val="24"/>
        </w:rPr>
        <w:t>exited</w:t>
      </w:r>
      <w:proofErr w:type="gramEnd"/>
      <w:r w:rsidRPr="00F90A4C">
        <w:rPr>
          <w:rFonts w:ascii="Cambria" w:eastAsia="Times New Roman" w:hAnsi="Cambria" w:cs="Times New Roman"/>
          <w:sz w:val="24"/>
          <w:szCs w:val="24"/>
        </w:rPr>
        <w:tab/>
      </w:r>
      <w:r w:rsidR="00A46B07">
        <w:rPr>
          <w:rFonts w:ascii="Cambria" w:eastAsia="Times New Roman" w:hAnsi="Cambria" w:cs="Times New Roman"/>
          <w:sz w:val="24"/>
          <w:szCs w:val="24"/>
        </w:rPr>
        <w:t>b.</w:t>
      </w:r>
      <w:r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evolved</w:t>
      </w:r>
      <w:r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F90A4C">
        <w:rPr>
          <w:rFonts w:ascii="Cambria" w:eastAsia="Times New Roman" w:hAnsi="Cambria" w:cs="Times New Roman"/>
          <w:sz w:val="24"/>
          <w:szCs w:val="24"/>
        </w:rPr>
        <w:tab/>
        <w:t>c. incurred</w:t>
      </w:r>
      <w:r w:rsidRPr="00F90A4C">
        <w:rPr>
          <w:rFonts w:ascii="Cambria" w:eastAsia="Times New Roman" w:hAnsi="Cambria" w:cs="Times New Roman"/>
          <w:sz w:val="24"/>
          <w:szCs w:val="24"/>
        </w:rPr>
        <w:tab/>
        <w:t>d. overcame</w:t>
      </w:r>
    </w:p>
    <w:p w14:paraId="68D92FEB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F103B5C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3. In this day and age it is possible for a single  _____________ athlete to make much more money than many companies.</w:t>
      </w:r>
    </w:p>
    <w:p w14:paraId="5CC23553" w14:textId="471D9BAC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 xml:space="preserve">a. </w:t>
      </w:r>
      <w:proofErr w:type="gramStart"/>
      <w:r w:rsidRPr="00F90A4C">
        <w:rPr>
          <w:rFonts w:ascii="Cambria" w:eastAsia="Times New Roman" w:hAnsi="Cambria" w:cs="Times New Roman"/>
          <w:sz w:val="24"/>
          <w:szCs w:val="24"/>
        </w:rPr>
        <w:t>amateur</w:t>
      </w:r>
      <w:proofErr w:type="gramEnd"/>
      <w:r w:rsidRPr="00F90A4C">
        <w:rPr>
          <w:rFonts w:ascii="Cambria" w:eastAsia="Times New Roman" w:hAnsi="Cambria" w:cs="Times New Roman"/>
          <w:sz w:val="24"/>
          <w:szCs w:val="24"/>
        </w:rPr>
        <w:tab/>
        <w:t>b. baseball</w:t>
      </w:r>
      <w:r w:rsidRPr="00F90A4C">
        <w:rPr>
          <w:rFonts w:ascii="Cambria" w:eastAsia="Times New Roman" w:hAnsi="Cambria" w:cs="Times New Roman"/>
          <w:sz w:val="24"/>
          <w:szCs w:val="24"/>
        </w:rPr>
        <w:tab/>
      </w:r>
      <w:r w:rsidR="00A46B07">
        <w:rPr>
          <w:rFonts w:ascii="Cambria" w:eastAsia="Times New Roman" w:hAnsi="Cambria" w:cs="Times New Roman"/>
          <w:sz w:val="24"/>
          <w:szCs w:val="24"/>
        </w:rPr>
        <w:t>c.</w:t>
      </w:r>
      <w:r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professional</w:t>
      </w:r>
      <w:r w:rsidRPr="00F90A4C">
        <w:rPr>
          <w:rFonts w:ascii="Cambria" w:eastAsia="Times New Roman" w:hAnsi="Cambria" w:cs="Times New Roman"/>
          <w:sz w:val="24"/>
          <w:szCs w:val="24"/>
        </w:rPr>
        <w:tab/>
        <w:t>d. outfitted</w:t>
      </w:r>
    </w:p>
    <w:p w14:paraId="2184A990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7969CF2D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4. Everyone knew that our team would have a very hard time overcoming the tough ____________ that we were facing.</w:t>
      </w:r>
    </w:p>
    <w:p w14:paraId="6B3DF7B1" w14:textId="7E2EF5A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 xml:space="preserve">a. </w:t>
      </w:r>
      <w:proofErr w:type="gramStart"/>
      <w:r w:rsidRPr="00F90A4C">
        <w:rPr>
          <w:rFonts w:ascii="Cambria" w:eastAsia="Times New Roman" w:hAnsi="Cambria" w:cs="Times New Roman"/>
          <w:sz w:val="24"/>
          <w:szCs w:val="24"/>
        </w:rPr>
        <w:t>ally</w:t>
      </w:r>
      <w:proofErr w:type="gramEnd"/>
      <w:r w:rsidRPr="00F90A4C">
        <w:rPr>
          <w:rFonts w:ascii="Cambria" w:eastAsia="Times New Roman" w:hAnsi="Cambria" w:cs="Times New Roman"/>
          <w:sz w:val="24"/>
          <w:szCs w:val="24"/>
        </w:rPr>
        <w:tab/>
        <w:t>b. bullying</w:t>
      </w:r>
      <w:r w:rsidRPr="00F90A4C">
        <w:rPr>
          <w:rFonts w:ascii="Cambria" w:eastAsia="Times New Roman" w:hAnsi="Cambria" w:cs="Times New Roman"/>
          <w:sz w:val="24"/>
          <w:szCs w:val="24"/>
        </w:rPr>
        <w:tab/>
        <w:t xml:space="preserve">c. cyberspace </w:t>
      </w:r>
      <w:r w:rsidR="00A46B07">
        <w:rPr>
          <w:rFonts w:ascii="Cambria" w:eastAsia="Times New Roman" w:hAnsi="Cambria" w:cs="Times New Roman"/>
          <w:sz w:val="24"/>
          <w:szCs w:val="24"/>
        </w:rPr>
        <w:t>d.</w:t>
      </w:r>
      <w:r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competition</w:t>
      </w:r>
    </w:p>
    <w:p w14:paraId="4354355D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0901890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5. After an investigation, it was determined that the fire that burned down the school had been ___________ set.</w:t>
      </w:r>
    </w:p>
    <w:p w14:paraId="030B15BF" w14:textId="248AF461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 xml:space="preserve">a. </w:t>
      </w:r>
      <w:proofErr w:type="gramStart"/>
      <w:r w:rsidRPr="00F90A4C">
        <w:rPr>
          <w:rFonts w:ascii="Cambria" w:eastAsia="Times New Roman" w:hAnsi="Cambria" w:cs="Times New Roman"/>
          <w:sz w:val="24"/>
          <w:szCs w:val="24"/>
        </w:rPr>
        <w:t>cautiously</w:t>
      </w:r>
      <w:proofErr w:type="gramEnd"/>
      <w:r w:rsidRPr="00F90A4C">
        <w:rPr>
          <w:rFonts w:ascii="Cambria" w:eastAsia="Times New Roman" w:hAnsi="Cambria" w:cs="Times New Roman"/>
          <w:sz w:val="24"/>
          <w:szCs w:val="24"/>
        </w:rPr>
        <w:tab/>
        <w:t>b. viciously</w:t>
      </w:r>
      <w:r w:rsidRPr="00F90A4C">
        <w:rPr>
          <w:rFonts w:ascii="Cambria" w:eastAsia="Times New Roman" w:hAnsi="Cambria" w:cs="Times New Roman"/>
          <w:sz w:val="24"/>
          <w:szCs w:val="24"/>
        </w:rPr>
        <w:tab/>
        <w:t xml:space="preserve">c. angrily </w:t>
      </w:r>
      <w:r w:rsidRPr="00F90A4C">
        <w:rPr>
          <w:rFonts w:ascii="Cambria" w:eastAsia="Times New Roman" w:hAnsi="Cambria" w:cs="Times New Roman"/>
          <w:sz w:val="24"/>
          <w:szCs w:val="24"/>
        </w:rPr>
        <w:tab/>
      </w:r>
      <w:r w:rsidR="00A46B07">
        <w:rPr>
          <w:rFonts w:ascii="Cambria" w:eastAsia="Times New Roman" w:hAnsi="Cambria" w:cs="Times New Roman"/>
          <w:sz w:val="24"/>
          <w:szCs w:val="24"/>
        </w:rPr>
        <w:t>d.</w:t>
      </w:r>
      <w:r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deliberately</w:t>
      </w:r>
    </w:p>
    <w:p w14:paraId="5B4DF429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589CB671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6. The selfless generosity and sacrifice of Mother Theresa made her one of the most ________ people in the world.</w:t>
      </w:r>
    </w:p>
    <w:p w14:paraId="0F0FECF6" w14:textId="44AC88D1" w:rsidR="00F90A4C" w:rsidRPr="00F90A4C" w:rsidRDefault="00A46B07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a.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proofErr w:type="gramStart"/>
      <w:r w:rsidR="00F90A4C" w:rsidRPr="00F90A4C">
        <w:rPr>
          <w:rFonts w:ascii="Cambria" w:eastAsia="Times New Roman" w:hAnsi="Cambria" w:cs="Times New Roman"/>
          <w:color w:val="FF0000"/>
          <w:sz w:val="24"/>
          <w:szCs w:val="24"/>
        </w:rPr>
        <w:t>revered</w:t>
      </w:r>
      <w:proofErr w:type="gramEnd"/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b. detested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c. tenacious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d. outspoken</w:t>
      </w:r>
    </w:p>
    <w:p w14:paraId="71026006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32AAB0A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7. Before cocaine became a ________ substance, it was used in a popular soft drink.</w:t>
      </w:r>
    </w:p>
    <w:p w14:paraId="16F03EA1" w14:textId="4B5724CF" w:rsidR="00F90A4C" w:rsidRPr="00F90A4C" w:rsidRDefault="00A46B07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a.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proofErr w:type="gramStart"/>
      <w:r w:rsidR="00F90A4C" w:rsidRPr="00F90A4C">
        <w:rPr>
          <w:rFonts w:ascii="Cambria" w:eastAsia="Times New Roman" w:hAnsi="Cambria" w:cs="Times New Roman"/>
          <w:color w:val="FF0000"/>
          <w:sz w:val="24"/>
          <w:szCs w:val="24"/>
        </w:rPr>
        <w:t>banned</w:t>
      </w:r>
      <w:proofErr w:type="gramEnd"/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b. compound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c. chemical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d. toxic</w:t>
      </w:r>
    </w:p>
    <w:p w14:paraId="199F6F79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14843C4B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 xml:space="preserve">8. In some places in India the annual  ___________ amounts to about </w:t>
      </w:r>
      <w:proofErr w:type="gramStart"/>
      <w:r w:rsidRPr="00F90A4C">
        <w:rPr>
          <w:rFonts w:ascii="Cambria" w:eastAsia="Times New Roman" w:hAnsi="Cambria" w:cs="Times New Roman"/>
          <w:sz w:val="24"/>
          <w:szCs w:val="24"/>
        </w:rPr>
        <w:t>a</w:t>
      </w:r>
      <w:proofErr w:type="gramEnd"/>
      <w:r w:rsidRPr="00F90A4C">
        <w:rPr>
          <w:rFonts w:ascii="Cambria" w:eastAsia="Times New Roman" w:hAnsi="Cambria" w:cs="Times New Roman"/>
          <w:sz w:val="24"/>
          <w:szCs w:val="24"/>
        </w:rPr>
        <w:t xml:space="preserve"> eleven meters a year.</w:t>
      </w:r>
    </w:p>
    <w:p w14:paraId="3009B9BA" w14:textId="0ACE51FC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 xml:space="preserve">a. </w:t>
      </w:r>
      <w:proofErr w:type="gramStart"/>
      <w:r w:rsidRPr="00F90A4C">
        <w:rPr>
          <w:rFonts w:ascii="Cambria" w:eastAsia="Times New Roman" w:hAnsi="Cambria" w:cs="Times New Roman"/>
          <w:sz w:val="24"/>
          <w:szCs w:val="24"/>
        </w:rPr>
        <w:t>humidity</w:t>
      </w:r>
      <w:proofErr w:type="gramEnd"/>
      <w:r w:rsidRPr="00F90A4C">
        <w:rPr>
          <w:rFonts w:ascii="Cambria" w:eastAsia="Times New Roman" w:hAnsi="Cambria" w:cs="Times New Roman"/>
          <w:sz w:val="24"/>
          <w:szCs w:val="24"/>
        </w:rPr>
        <w:tab/>
        <w:t>b. rockslide</w:t>
      </w:r>
      <w:r w:rsidRPr="00F90A4C">
        <w:rPr>
          <w:rFonts w:ascii="Cambria" w:eastAsia="Times New Roman" w:hAnsi="Cambria" w:cs="Times New Roman"/>
          <w:sz w:val="24"/>
          <w:szCs w:val="24"/>
        </w:rPr>
        <w:tab/>
      </w:r>
      <w:r w:rsidR="00A46B07">
        <w:rPr>
          <w:rFonts w:ascii="Cambria" w:eastAsia="Times New Roman" w:hAnsi="Cambria" w:cs="Times New Roman"/>
          <w:sz w:val="24"/>
          <w:szCs w:val="24"/>
        </w:rPr>
        <w:t>c.</w:t>
      </w:r>
      <w:r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precipitation</w:t>
      </w:r>
      <w:r w:rsidRPr="00F90A4C">
        <w:rPr>
          <w:rFonts w:ascii="Cambria" w:eastAsia="Times New Roman" w:hAnsi="Cambria" w:cs="Times New Roman"/>
          <w:sz w:val="24"/>
          <w:szCs w:val="24"/>
        </w:rPr>
        <w:t xml:space="preserve"> d. sleet</w:t>
      </w:r>
    </w:p>
    <w:p w14:paraId="0026DC0E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DD4C380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9. Long before the invention of refrigeration, man knew that food could be _________ by using large amounts of salt.</w:t>
      </w:r>
    </w:p>
    <w:p w14:paraId="165CEB1B" w14:textId="39B65BFC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 xml:space="preserve">a. </w:t>
      </w:r>
      <w:proofErr w:type="gramStart"/>
      <w:r w:rsidRPr="00F90A4C">
        <w:rPr>
          <w:rFonts w:ascii="Cambria" w:eastAsia="Times New Roman" w:hAnsi="Cambria" w:cs="Times New Roman"/>
          <w:sz w:val="24"/>
          <w:szCs w:val="24"/>
        </w:rPr>
        <w:t>flavored</w:t>
      </w:r>
      <w:proofErr w:type="gramEnd"/>
      <w:r w:rsidRPr="00F90A4C">
        <w:rPr>
          <w:rFonts w:ascii="Cambria" w:eastAsia="Times New Roman" w:hAnsi="Cambria" w:cs="Times New Roman"/>
          <w:sz w:val="24"/>
          <w:szCs w:val="24"/>
        </w:rPr>
        <w:tab/>
      </w:r>
      <w:r w:rsidR="00A46B07">
        <w:rPr>
          <w:rFonts w:ascii="Cambria" w:eastAsia="Times New Roman" w:hAnsi="Cambria" w:cs="Times New Roman"/>
          <w:sz w:val="24"/>
          <w:szCs w:val="24"/>
        </w:rPr>
        <w:t>b.</w:t>
      </w:r>
      <w:r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preserved</w:t>
      </w:r>
      <w:r w:rsidRPr="00F90A4C">
        <w:rPr>
          <w:rFonts w:ascii="Cambria" w:eastAsia="Times New Roman" w:hAnsi="Cambria" w:cs="Times New Roman"/>
          <w:sz w:val="24"/>
          <w:szCs w:val="24"/>
        </w:rPr>
        <w:tab/>
        <w:t>c. exalted</w:t>
      </w:r>
      <w:r w:rsidRPr="00F90A4C">
        <w:rPr>
          <w:rFonts w:ascii="Cambria" w:eastAsia="Times New Roman" w:hAnsi="Cambria" w:cs="Times New Roman"/>
          <w:sz w:val="24"/>
          <w:szCs w:val="24"/>
        </w:rPr>
        <w:tab/>
        <w:t>d. purchased</w:t>
      </w:r>
    </w:p>
    <w:p w14:paraId="05B4385D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DE2FB2F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10. Certain areas of the U.S. are knows as the "Rust Belt" because of the __________ effects on cars of salt placed on the roads to melt ice.</w:t>
      </w:r>
    </w:p>
    <w:p w14:paraId="37CB2B24" w14:textId="34AFA4AF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 xml:space="preserve">a. </w:t>
      </w:r>
      <w:proofErr w:type="gramStart"/>
      <w:r w:rsidRPr="00F90A4C">
        <w:rPr>
          <w:rFonts w:ascii="Cambria" w:eastAsia="Times New Roman" w:hAnsi="Cambria" w:cs="Times New Roman"/>
          <w:sz w:val="24"/>
          <w:szCs w:val="24"/>
        </w:rPr>
        <w:t>caustic</w:t>
      </w:r>
      <w:proofErr w:type="gramEnd"/>
      <w:r w:rsidRPr="00F90A4C">
        <w:rPr>
          <w:rFonts w:ascii="Cambria" w:eastAsia="Times New Roman" w:hAnsi="Cambria" w:cs="Times New Roman"/>
          <w:sz w:val="24"/>
          <w:szCs w:val="24"/>
        </w:rPr>
        <w:tab/>
        <w:t>b. garbage</w:t>
      </w:r>
      <w:r w:rsidRPr="00F90A4C">
        <w:rPr>
          <w:rFonts w:ascii="Cambria" w:eastAsia="Times New Roman" w:hAnsi="Cambria" w:cs="Times New Roman"/>
          <w:sz w:val="24"/>
          <w:szCs w:val="24"/>
        </w:rPr>
        <w:tab/>
      </w:r>
      <w:r w:rsidR="00A46B07">
        <w:rPr>
          <w:rFonts w:ascii="Cambria" w:eastAsia="Times New Roman" w:hAnsi="Cambria" w:cs="Times New Roman"/>
          <w:sz w:val="24"/>
          <w:szCs w:val="24"/>
        </w:rPr>
        <w:t>c.</w:t>
      </w:r>
      <w:r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corrosive</w:t>
      </w:r>
      <w:r w:rsidRPr="00F90A4C">
        <w:rPr>
          <w:rFonts w:ascii="Cambria" w:eastAsia="Times New Roman" w:hAnsi="Cambria" w:cs="Times New Roman"/>
          <w:sz w:val="24"/>
          <w:szCs w:val="24"/>
        </w:rPr>
        <w:tab/>
        <w:t>d. mitigated</w:t>
      </w:r>
    </w:p>
    <w:p w14:paraId="0842E1AB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08D80B95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11. It always _________ Leon when he hears someone chewing gum noisily.</w:t>
      </w:r>
    </w:p>
    <w:p w14:paraId="6340F7EB" w14:textId="548AEA27" w:rsidR="00F90A4C" w:rsidRPr="00F90A4C" w:rsidRDefault="00A46B07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>
        <w:rPr>
          <w:rFonts w:ascii="Cambria" w:eastAsia="Times New Roman" w:hAnsi="Cambria" w:cs="Times New Roman"/>
          <w:sz w:val="24"/>
          <w:szCs w:val="24"/>
        </w:rPr>
        <w:t>a.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proofErr w:type="gramStart"/>
      <w:r w:rsidR="00F90A4C" w:rsidRPr="00F90A4C">
        <w:rPr>
          <w:rFonts w:ascii="Cambria" w:eastAsia="Times New Roman" w:hAnsi="Cambria" w:cs="Times New Roman"/>
          <w:color w:val="FF0000"/>
          <w:sz w:val="24"/>
          <w:szCs w:val="24"/>
        </w:rPr>
        <w:t>irritates</w:t>
      </w:r>
      <w:proofErr w:type="gramEnd"/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b. hesitates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c. designates</w:t>
      </w:r>
      <w:r w:rsidR="00F90A4C" w:rsidRPr="00F90A4C">
        <w:rPr>
          <w:rFonts w:ascii="Cambria" w:eastAsia="Times New Roman" w:hAnsi="Cambria" w:cs="Times New Roman"/>
          <w:sz w:val="24"/>
          <w:szCs w:val="24"/>
        </w:rPr>
        <w:tab/>
        <w:t>d. inflates</w:t>
      </w:r>
    </w:p>
    <w:p w14:paraId="4E73D354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4C7F1901" w14:textId="77777777" w:rsidR="00F90A4C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12. Though our little dog was gone, we knew that it would _________ find its way home.</w:t>
      </w:r>
    </w:p>
    <w:p w14:paraId="42EF0CE3" w14:textId="56A20B11" w:rsidR="00764273" w:rsidRPr="00F90A4C" w:rsidRDefault="00F90A4C" w:rsidP="00F90A4C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 xml:space="preserve">a. </w:t>
      </w:r>
      <w:proofErr w:type="gramStart"/>
      <w:r w:rsidRPr="00F90A4C">
        <w:rPr>
          <w:rFonts w:ascii="Cambria" w:eastAsia="Times New Roman" w:hAnsi="Cambria" w:cs="Times New Roman"/>
          <w:sz w:val="24"/>
          <w:szCs w:val="24"/>
        </w:rPr>
        <w:t>hardly</w:t>
      </w:r>
      <w:proofErr w:type="gramEnd"/>
      <w:r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F90A4C">
        <w:rPr>
          <w:rFonts w:ascii="Cambria" w:eastAsia="Times New Roman" w:hAnsi="Cambria" w:cs="Times New Roman"/>
          <w:sz w:val="24"/>
          <w:szCs w:val="24"/>
        </w:rPr>
        <w:tab/>
        <w:t>b. sullenly</w:t>
      </w:r>
      <w:r w:rsidRPr="00F90A4C">
        <w:rPr>
          <w:rFonts w:ascii="Cambria" w:eastAsia="Times New Roman" w:hAnsi="Cambria" w:cs="Times New Roman"/>
          <w:sz w:val="24"/>
          <w:szCs w:val="24"/>
        </w:rPr>
        <w:tab/>
        <w:t>c. stealthily</w:t>
      </w:r>
      <w:r w:rsidRPr="00F90A4C">
        <w:rPr>
          <w:rFonts w:ascii="Cambria" w:eastAsia="Times New Roman" w:hAnsi="Cambria" w:cs="Times New Roman"/>
          <w:sz w:val="24"/>
          <w:szCs w:val="24"/>
        </w:rPr>
        <w:tab/>
      </w:r>
      <w:r w:rsidR="00A46B07">
        <w:rPr>
          <w:rFonts w:ascii="Cambria" w:eastAsia="Times New Roman" w:hAnsi="Cambria" w:cs="Times New Roman"/>
          <w:sz w:val="24"/>
          <w:szCs w:val="24"/>
        </w:rPr>
        <w:t>d.</w:t>
      </w:r>
      <w:r w:rsidRPr="00F90A4C">
        <w:rPr>
          <w:rFonts w:ascii="Cambria" w:eastAsia="Times New Roman" w:hAnsi="Cambria" w:cs="Times New Roman"/>
          <w:sz w:val="24"/>
          <w:szCs w:val="24"/>
        </w:rPr>
        <w:t xml:space="preserve"> </w:t>
      </w:r>
      <w:r w:rsidRPr="00F90A4C">
        <w:rPr>
          <w:rFonts w:ascii="Cambria" w:eastAsia="Times New Roman" w:hAnsi="Cambria" w:cs="Times New Roman"/>
          <w:color w:val="FF0000"/>
          <w:sz w:val="24"/>
          <w:szCs w:val="24"/>
        </w:rPr>
        <w:t>eventually</w:t>
      </w:r>
    </w:p>
    <w:p w14:paraId="67CE2BEA" w14:textId="77777777" w:rsidR="00764273" w:rsidRPr="00F90A4C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6B77ACD6" w14:textId="77777777" w:rsidR="00764273" w:rsidRPr="00F90A4C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Comprehension and Extension</w:t>
      </w:r>
    </w:p>
    <w:p w14:paraId="692E7F1B" w14:textId="77777777" w:rsidR="00764273" w:rsidRPr="00F90A4C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  <w:r w:rsidRPr="00F90A4C">
        <w:rPr>
          <w:rFonts w:ascii="Cambria" w:eastAsia="Times New Roman" w:hAnsi="Cambria" w:cs="Times New Roman"/>
          <w:sz w:val="24"/>
          <w:szCs w:val="24"/>
        </w:rPr>
        <w:t>Answer the questions.</w:t>
      </w:r>
    </w:p>
    <w:p w14:paraId="37CF2845" w14:textId="77777777" w:rsidR="00764273" w:rsidRPr="00F90A4C" w:rsidRDefault="00764273" w:rsidP="00764273">
      <w:pPr>
        <w:spacing w:line="240" w:lineRule="auto"/>
        <w:rPr>
          <w:rFonts w:ascii="Cambria" w:eastAsia="Times New Roman" w:hAnsi="Cambria" w:cs="Times New Roman"/>
          <w:sz w:val="24"/>
          <w:szCs w:val="24"/>
        </w:rPr>
      </w:pPr>
    </w:p>
    <w:p w14:paraId="2148A367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(Unit 5)</w:t>
      </w:r>
    </w:p>
    <w:p w14:paraId="7AB17311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 xml:space="preserve">1. What did the </w:t>
      </w:r>
      <w:proofErr w:type="spellStart"/>
      <w:r w:rsidRPr="00F90A4C">
        <w:rPr>
          <w:rFonts w:ascii="Cambria" w:hAnsi="Cambria"/>
          <w:sz w:val="24"/>
          <w:szCs w:val="24"/>
        </w:rPr>
        <w:t>Renshaw</w:t>
      </w:r>
      <w:proofErr w:type="spellEnd"/>
      <w:r w:rsidRPr="00F90A4C">
        <w:rPr>
          <w:rFonts w:ascii="Cambria" w:hAnsi="Cambria"/>
          <w:sz w:val="24"/>
          <w:szCs w:val="24"/>
        </w:rPr>
        <w:t xml:space="preserve"> brothers introduce into tennis in 1881 that helped them to win Wimbledon eight times?</w:t>
      </w:r>
    </w:p>
    <w:p w14:paraId="04984C6A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a. The volley</w:t>
      </w:r>
    </w:p>
    <w:p w14:paraId="61B82E16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b. The backhand slam</w:t>
      </w:r>
    </w:p>
    <w:p w14:paraId="71CCE8F1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c. The forehand slam</w:t>
      </w:r>
    </w:p>
    <w:p w14:paraId="5D11556B" w14:textId="18566E46" w:rsidR="00F90A4C" w:rsidRPr="00F90A4C" w:rsidRDefault="00A46B07" w:rsidP="00F90A4C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d.</w:t>
      </w:r>
      <w:r w:rsidR="00F90A4C" w:rsidRPr="00F90A4C">
        <w:rPr>
          <w:rFonts w:ascii="Cambria" w:hAnsi="Cambria"/>
          <w:color w:val="FF0000"/>
          <w:sz w:val="24"/>
          <w:szCs w:val="24"/>
        </w:rPr>
        <w:t xml:space="preserve"> The overhead </w:t>
      </w:r>
      <w:proofErr w:type="gramStart"/>
      <w:r w:rsidR="00F90A4C" w:rsidRPr="00F90A4C">
        <w:rPr>
          <w:rFonts w:ascii="Cambria" w:hAnsi="Cambria"/>
          <w:color w:val="FF0000"/>
          <w:sz w:val="24"/>
          <w:szCs w:val="24"/>
        </w:rPr>
        <w:t>serve</w:t>
      </w:r>
      <w:proofErr w:type="gramEnd"/>
    </w:p>
    <w:p w14:paraId="7D06CB0D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</w:p>
    <w:p w14:paraId="08A8A21E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(Unit 5)</w:t>
      </w:r>
    </w:p>
    <w:p w14:paraId="48601E0F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 xml:space="preserve">2. In what year did women begin to </w:t>
      </w:r>
      <w:proofErr w:type="spellStart"/>
      <w:r w:rsidRPr="00F90A4C">
        <w:rPr>
          <w:rFonts w:ascii="Cambria" w:hAnsi="Cambria"/>
          <w:sz w:val="24"/>
          <w:szCs w:val="24"/>
        </w:rPr>
        <w:t>recieve</w:t>
      </w:r>
      <w:proofErr w:type="spellEnd"/>
      <w:r w:rsidRPr="00F90A4C">
        <w:rPr>
          <w:rFonts w:ascii="Cambria" w:hAnsi="Cambria"/>
          <w:sz w:val="24"/>
          <w:szCs w:val="24"/>
        </w:rPr>
        <w:t xml:space="preserve"> the same prize money as men?</w:t>
      </w:r>
    </w:p>
    <w:p w14:paraId="2A6DF207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a. 1868</w:t>
      </w:r>
    </w:p>
    <w:p w14:paraId="56EAC272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b. 1877</w:t>
      </w:r>
    </w:p>
    <w:p w14:paraId="07326955" w14:textId="28E338CA" w:rsidR="00F90A4C" w:rsidRPr="00F90A4C" w:rsidRDefault="00A46B07" w:rsidP="00F90A4C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c.</w:t>
      </w:r>
      <w:r w:rsidR="00F90A4C" w:rsidRPr="00F90A4C">
        <w:rPr>
          <w:rFonts w:ascii="Cambria" w:hAnsi="Cambria"/>
          <w:color w:val="FF0000"/>
          <w:sz w:val="24"/>
          <w:szCs w:val="24"/>
        </w:rPr>
        <w:t xml:space="preserve"> 2007</w:t>
      </w:r>
    </w:p>
    <w:p w14:paraId="33FF9428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d. 1920</w:t>
      </w:r>
    </w:p>
    <w:p w14:paraId="6EE397CC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</w:p>
    <w:p w14:paraId="2C436213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(Unit 6)</w:t>
      </w:r>
    </w:p>
    <w:p w14:paraId="30163B36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3.</w:t>
      </w:r>
      <w:r>
        <w:rPr>
          <w:rFonts w:ascii="Cambria" w:hAnsi="Cambria"/>
          <w:sz w:val="24"/>
          <w:szCs w:val="24"/>
        </w:rPr>
        <w:t xml:space="preserve"> </w:t>
      </w:r>
      <w:r w:rsidRPr="00F90A4C">
        <w:rPr>
          <w:rFonts w:ascii="Cambria" w:hAnsi="Cambria"/>
          <w:sz w:val="24"/>
          <w:szCs w:val="24"/>
        </w:rPr>
        <w:t>What aroused suspicion that the White Sox planned to lose the game on purpose?</w:t>
      </w:r>
    </w:p>
    <w:p w14:paraId="5FEA44F5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a. Someone sent a letter to a newspaper reporter.</w:t>
      </w:r>
    </w:p>
    <w:p w14:paraId="396449A4" w14:textId="56B8DD2B" w:rsidR="00F90A4C" w:rsidRPr="00F90A4C" w:rsidRDefault="00A46B07" w:rsidP="00F90A4C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b.</w:t>
      </w:r>
      <w:r w:rsidR="00F90A4C" w:rsidRPr="00F90A4C">
        <w:rPr>
          <w:rFonts w:ascii="Cambria" w:hAnsi="Cambria"/>
          <w:color w:val="FF0000"/>
          <w:sz w:val="24"/>
          <w:szCs w:val="24"/>
        </w:rPr>
        <w:t xml:space="preserve"> Professional gamblers were betting heavily on the Cincinnati Reds.</w:t>
      </w:r>
    </w:p>
    <w:p w14:paraId="5769DBDD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c. A reporter overheard two of the White Sox players discussing the plan.</w:t>
      </w:r>
    </w:p>
    <w:p w14:paraId="13248B79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d. The players did not seem to be playing to the best of their abilities.</w:t>
      </w:r>
    </w:p>
    <w:p w14:paraId="7C0760CB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</w:p>
    <w:p w14:paraId="421942A8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(Unit 6)</w:t>
      </w:r>
    </w:p>
    <w:p w14:paraId="5E1F0B0F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4. What happened to the players involved in the scandal?</w:t>
      </w:r>
    </w:p>
    <w:p w14:paraId="67F82B18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a. They were fined.</w:t>
      </w:r>
    </w:p>
    <w:p w14:paraId="369A2018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b. They were kicked off the team.</w:t>
      </w:r>
    </w:p>
    <w:p w14:paraId="51CE1388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c. They were put in jail.</w:t>
      </w:r>
    </w:p>
    <w:p w14:paraId="69D027F0" w14:textId="61979AE6" w:rsidR="00F90A4C" w:rsidRPr="00F90A4C" w:rsidRDefault="00A46B07" w:rsidP="00F90A4C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d.</w:t>
      </w:r>
      <w:r w:rsidR="00F90A4C" w:rsidRPr="00F90A4C">
        <w:rPr>
          <w:rFonts w:ascii="Cambria" w:hAnsi="Cambria"/>
          <w:color w:val="FF0000"/>
          <w:sz w:val="24"/>
          <w:szCs w:val="24"/>
        </w:rPr>
        <w:t xml:space="preserve"> They were banned from baseball for life.</w:t>
      </w:r>
    </w:p>
    <w:p w14:paraId="719912BA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</w:p>
    <w:p w14:paraId="18706308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(Unit 7)</w:t>
      </w:r>
    </w:p>
    <w:p w14:paraId="2A93EE51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5. What happens to the body of a person buried in the Atacama Desert?</w:t>
      </w:r>
    </w:p>
    <w:p w14:paraId="082A6D0D" w14:textId="3C038ED0" w:rsidR="00F90A4C" w:rsidRPr="00F90A4C" w:rsidRDefault="00A46B07" w:rsidP="00F90A4C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a.</w:t>
      </w:r>
      <w:r w:rsidR="00F90A4C" w:rsidRPr="00F90A4C">
        <w:rPr>
          <w:rFonts w:ascii="Cambria" w:hAnsi="Cambria"/>
          <w:color w:val="FF0000"/>
          <w:sz w:val="24"/>
          <w:szCs w:val="24"/>
        </w:rPr>
        <w:t xml:space="preserve"> It becomes mummified.</w:t>
      </w:r>
    </w:p>
    <w:p w14:paraId="5EA6341C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b. It deteriorates the same as in other places.</w:t>
      </w:r>
    </w:p>
    <w:p w14:paraId="2929EC57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c. The body turns to stone.</w:t>
      </w:r>
    </w:p>
    <w:p w14:paraId="485C9B19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d. The body disappears quickly.</w:t>
      </w:r>
    </w:p>
    <w:p w14:paraId="23B6F197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</w:p>
    <w:p w14:paraId="3C5EE9B9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(Unit 7)</w:t>
      </w:r>
    </w:p>
    <w:p w14:paraId="20393D12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6. Where is the hottest place on earth?</w:t>
      </w:r>
    </w:p>
    <w:p w14:paraId="4EE88D5E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a. The Atacama Desert</w:t>
      </w:r>
    </w:p>
    <w:p w14:paraId="4A8420F8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b. The Mojave Desert</w:t>
      </w:r>
    </w:p>
    <w:p w14:paraId="49F1B16B" w14:textId="7ED44885" w:rsidR="00F90A4C" w:rsidRPr="00F90A4C" w:rsidRDefault="00A46B07" w:rsidP="00F90A4C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c.</w:t>
      </w:r>
      <w:r w:rsidR="00F90A4C" w:rsidRPr="00F90A4C">
        <w:rPr>
          <w:rFonts w:ascii="Cambria" w:hAnsi="Cambria"/>
          <w:color w:val="FF0000"/>
          <w:sz w:val="24"/>
          <w:szCs w:val="24"/>
        </w:rPr>
        <w:t xml:space="preserve"> The Sahara Desert</w:t>
      </w:r>
    </w:p>
    <w:p w14:paraId="58304237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d. The Gobi Desert</w:t>
      </w:r>
    </w:p>
    <w:p w14:paraId="4E692AD8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</w:p>
    <w:p w14:paraId="339D8BC4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(Unit 8)</w:t>
      </w:r>
    </w:p>
    <w:p w14:paraId="3E07BC3D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7. Which of these is NOT true about the ozone layer?</w:t>
      </w:r>
    </w:p>
    <w:p w14:paraId="49CD486D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proofErr w:type="gramStart"/>
      <w:r w:rsidRPr="00F90A4C">
        <w:rPr>
          <w:rFonts w:ascii="Cambria" w:hAnsi="Cambria"/>
          <w:sz w:val="24"/>
          <w:szCs w:val="24"/>
        </w:rPr>
        <w:t>a. It is affected by forest fires</w:t>
      </w:r>
      <w:proofErr w:type="gramEnd"/>
      <w:r w:rsidRPr="00F90A4C">
        <w:rPr>
          <w:rFonts w:ascii="Cambria" w:hAnsi="Cambria"/>
          <w:sz w:val="24"/>
          <w:szCs w:val="24"/>
        </w:rPr>
        <w:t>.</w:t>
      </w:r>
    </w:p>
    <w:p w14:paraId="63605663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b. It is affected by volcanic eruptions.</w:t>
      </w:r>
    </w:p>
    <w:p w14:paraId="01DEF72D" w14:textId="5E260ABC" w:rsidR="00F90A4C" w:rsidRPr="00F90A4C" w:rsidRDefault="00A46B07" w:rsidP="00F90A4C">
      <w:pPr>
        <w:rPr>
          <w:rFonts w:ascii="Cambria" w:hAnsi="Cambria"/>
          <w:color w:val="FF0000"/>
          <w:sz w:val="24"/>
          <w:szCs w:val="24"/>
        </w:rPr>
      </w:pPr>
      <w:r>
        <w:rPr>
          <w:rFonts w:ascii="Cambria" w:hAnsi="Cambria"/>
          <w:color w:val="FF0000"/>
          <w:sz w:val="24"/>
          <w:szCs w:val="24"/>
        </w:rPr>
        <w:t>c.</w:t>
      </w:r>
      <w:r w:rsidR="00F90A4C" w:rsidRPr="00F90A4C">
        <w:rPr>
          <w:rFonts w:ascii="Cambria" w:hAnsi="Cambria"/>
          <w:color w:val="FF0000"/>
          <w:sz w:val="24"/>
          <w:szCs w:val="24"/>
        </w:rPr>
        <w:t xml:space="preserve"> It is affected by hurricanes.</w:t>
      </w:r>
    </w:p>
    <w:p w14:paraId="61BD1957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proofErr w:type="gramStart"/>
      <w:r w:rsidRPr="00F90A4C">
        <w:rPr>
          <w:rFonts w:ascii="Cambria" w:hAnsi="Cambria"/>
          <w:sz w:val="24"/>
          <w:szCs w:val="24"/>
        </w:rPr>
        <w:t>d. It is affected by manmade pollutants</w:t>
      </w:r>
      <w:proofErr w:type="gramEnd"/>
      <w:r w:rsidRPr="00F90A4C">
        <w:rPr>
          <w:rFonts w:ascii="Cambria" w:hAnsi="Cambria"/>
          <w:sz w:val="24"/>
          <w:szCs w:val="24"/>
        </w:rPr>
        <w:t>.</w:t>
      </w:r>
    </w:p>
    <w:p w14:paraId="2E820DF4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</w:p>
    <w:p w14:paraId="4E5E10F9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(Unit 8)</w:t>
      </w:r>
    </w:p>
    <w:p w14:paraId="09BDF74D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>8. Where is most of the ozone on the earth found?</w:t>
      </w:r>
    </w:p>
    <w:p w14:paraId="57C50C74" w14:textId="76BE2C52" w:rsidR="00F90A4C" w:rsidRPr="00F90A4C" w:rsidRDefault="00A46B07" w:rsidP="00F90A4C">
      <w:pPr>
        <w:rPr>
          <w:rFonts w:ascii="Cambria" w:hAnsi="Cambria"/>
          <w:color w:val="FF0000"/>
          <w:sz w:val="24"/>
          <w:szCs w:val="24"/>
        </w:rPr>
      </w:pPr>
      <w:bookmarkStart w:id="0" w:name="_GoBack"/>
      <w:r>
        <w:rPr>
          <w:rFonts w:ascii="Cambria" w:hAnsi="Cambria"/>
          <w:color w:val="FF0000"/>
          <w:sz w:val="24"/>
          <w:szCs w:val="24"/>
        </w:rPr>
        <w:t>a.</w:t>
      </w:r>
      <w:r w:rsidR="00F90A4C" w:rsidRPr="00F90A4C">
        <w:rPr>
          <w:rFonts w:ascii="Cambria" w:hAnsi="Cambria"/>
          <w:color w:val="FF0000"/>
          <w:sz w:val="24"/>
          <w:szCs w:val="24"/>
        </w:rPr>
        <w:t xml:space="preserve"> </w:t>
      </w:r>
      <w:proofErr w:type="gramStart"/>
      <w:r w:rsidR="00F90A4C" w:rsidRPr="00F90A4C">
        <w:rPr>
          <w:rFonts w:ascii="Cambria" w:hAnsi="Cambria"/>
          <w:color w:val="FF0000"/>
          <w:sz w:val="24"/>
          <w:szCs w:val="24"/>
        </w:rPr>
        <w:t>In</w:t>
      </w:r>
      <w:proofErr w:type="gramEnd"/>
      <w:r w:rsidR="00F90A4C" w:rsidRPr="00F90A4C">
        <w:rPr>
          <w:rFonts w:ascii="Cambria" w:hAnsi="Cambria"/>
          <w:color w:val="FF0000"/>
          <w:sz w:val="24"/>
          <w:szCs w:val="24"/>
        </w:rPr>
        <w:t xml:space="preserve"> the stratosphere.</w:t>
      </w:r>
    </w:p>
    <w:bookmarkEnd w:id="0"/>
    <w:p w14:paraId="3D7BA2EB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 xml:space="preserve">b. </w:t>
      </w:r>
      <w:proofErr w:type="gramStart"/>
      <w:r w:rsidRPr="00F90A4C">
        <w:rPr>
          <w:rFonts w:ascii="Cambria" w:hAnsi="Cambria"/>
          <w:sz w:val="24"/>
          <w:szCs w:val="24"/>
        </w:rPr>
        <w:t>In</w:t>
      </w:r>
      <w:proofErr w:type="gramEnd"/>
      <w:r w:rsidRPr="00F90A4C">
        <w:rPr>
          <w:rFonts w:ascii="Cambria" w:hAnsi="Cambria"/>
          <w:sz w:val="24"/>
          <w:szCs w:val="24"/>
        </w:rPr>
        <w:t xml:space="preserve"> the lower atmosphere.</w:t>
      </w:r>
    </w:p>
    <w:p w14:paraId="4B25F6F9" w14:textId="77777777" w:rsidR="00F90A4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 xml:space="preserve">c. </w:t>
      </w:r>
      <w:proofErr w:type="gramStart"/>
      <w:r w:rsidRPr="00F90A4C">
        <w:rPr>
          <w:rFonts w:ascii="Cambria" w:hAnsi="Cambria"/>
          <w:sz w:val="24"/>
          <w:szCs w:val="24"/>
        </w:rPr>
        <w:t>In</w:t>
      </w:r>
      <w:proofErr w:type="gramEnd"/>
      <w:r w:rsidRPr="00F90A4C">
        <w:rPr>
          <w:rFonts w:ascii="Cambria" w:hAnsi="Cambria"/>
          <w:sz w:val="24"/>
          <w:szCs w:val="24"/>
        </w:rPr>
        <w:t xml:space="preserve"> the </w:t>
      </w:r>
      <w:proofErr w:type="spellStart"/>
      <w:r w:rsidRPr="00F90A4C">
        <w:rPr>
          <w:rFonts w:ascii="Cambria" w:hAnsi="Cambria"/>
          <w:sz w:val="24"/>
          <w:szCs w:val="24"/>
        </w:rPr>
        <w:t>inosphere</w:t>
      </w:r>
      <w:proofErr w:type="spellEnd"/>
      <w:r w:rsidRPr="00F90A4C">
        <w:rPr>
          <w:rFonts w:ascii="Cambria" w:hAnsi="Cambria"/>
          <w:sz w:val="24"/>
          <w:szCs w:val="24"/>
        </w:rPr>
        <w:t>.</w:t>
      </w:r>
    </w:p>
    <w:p w14:paraId="0A8093FD" w14:textId="77777777" w:rsidR="00C05F2C" w:rsidRPr="00F90A4C" w:rsidRDefault="00F90A4C" w:rsidP="00F90A4C">
      <w:pPr>
        <w:rPr>
          <w:rFonts w:ascii="Cambria" w:hAnsi="Cambria"/>
          <w:sz w:val="24"/>
          <w:szCs w:val="24"/>
        </w:rPr>
      </w:pPr>
      <w:r w:rsidRPr="00F90A4C">
        <w:rPr>
          <w:rFonts w:ascii="Cambria" w:hAnsi="Cambria"/>
          <w:sz w:val="24"/>
          <w:szCs w:val="24"/>
        </w:rPr>
        <w:t xml:space="preserve">d. </w:t>
      </w:r>
      <w:proofErr w:type="gramStart"/>
      <w:r w:rsidRPr="00F90A4C">
        <w:rPr>
          <w:rFonts w:ascii="Cambria" w:hAnsi="Cambria"/>
          <w:sz w:val="24"/>
          <w:szCs w:val="24"/>
        </w:rPr>
        <w:t>In</w:t>
      </w:r>
      <w:proofErr w:type="gramEnd"/>
      <w:r w:rsidRPr="00F90A4C">
        <w:rPr>
          <w:rFonts w:ascii="Cambria" w:hAnsi="Cambria"/>
          <w:sz w:val="24"/>
          <w:szCs w:val="24"/>
        </w:rPr>
        <w:t xml:space="preserve"> the troposphere.</w:t>
      </w:r>
    </w:p>
    <w:p w14:paraId="01BA091C" w14:textId="77777777" w:rsidR="00764273" w:rsidRPr="00F90A4C" w:rsidRDefault="00764273">
      <w:pPr>
        <w:rPr>
          <w:rFonts w:ascii="Cambria" w:hAnsi="Cambria"/>
          <w:sz w:val="24"/>
          <w:szCs w:val="24"/>
        </w:rPr>
      </w:pPr>
    </w:p>
    <w:p w14:paraId="58FC337D" w14:textId="77777777" w:rsidR="00764273" w:rsidRPr="00F90A4C" w:rsidRDefault="00764273">
      <w:pPr>
        <w:rPr>
          <w:rFonts w:ascii="Cambria" w:hAnsi="Cambria"/>
          <w:sz w:val="24"/>
          <w:szCs w:val="24"/>
        </w:rPr>
      </w:pPr>
    </w:p>
    <w:sectPr w:rsidR="00764273" w:rsidRPr="00F90A4C" w:rsidSect="003F7CB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2FA"/>
    <w:rsid w:val="003F7CBB"/>
    <w:rsid w:val="005D02FA"/>
    <w:rsid w:val="00764273"/>
    <w:rsid w:val="008D35F1"/>
    <w:rsid w:val="00A46B07"/>
    <w:rsid w:val="00C05F2C"/>
    <w:rsid w:val="00D20497"/>
    <w:rsid w:val="00DD1CCF"/>
    <w:rsid w:val="00F90A4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FB02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0A4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A4C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273"/>
    <w:pPr>
      <w:spacing w:after="200" w:line="276" w:lineRule="auto"/>
    </w:pPr>
    <w:rPr>
      <w:rFonts w:eastAsiaTheme="minorHAns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0A4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0A4C"/>
    <w:rPr>
      <w:rFonts w:ascii="Lucida Grande" w:eastAsiaTheme="minorHAns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startfire:Documents:Compass:Tamara_Final:Tests_5-14:Book_2:test_2.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test_2.1.dotm</Template>
  <TotalTime>4</TotalTime>
  <Pages>6</Pages>
  <Words>635</Words>
  <Characters>3622</Characters>
  <Application>Microsoft Macintosh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Lewis</dc:creator>
  <cp:keywords/>
  <dc:description/>
  <cp:lastModifiedBy>Randy Lewis</cp:lastModifiedBy>
  <cp:revision>3</cp:revision>
  <dcterms:created xsi:type="dcterms:W3CDTF">2011-02-14T00:39:00Z</dcterms:created>
  <dcterms:modified xsi:type="dcterms:W3CDTF">2011-02-14T00:47:00Z</dcterms:modified>
</cp:coreProperties>
</file>